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B4B4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E760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B4B4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B4B47" w:rsidRPr="004B4B47">
          <w:rPr>
            <w:bCs/>
          </w:rPr>
          <w:t>24</w:t>
        </w:r>
        <w:r w:rsidR="004B4B4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E760A" w:rsidRPr="001E760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E760A" w:rsidRPr="001E760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E760A" w:rsidRPr="001E760A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E760A" w:rsidRPr="001E760A">
          <w:rPr>
            <w:u w:val="single"/>
          </w:rPr>
          <w:t xml:space="preserve"> 11091/043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E760A" w:rsidRPr="001E760A">
          <w:rPr>
            <w:rStyle w:val="aa"/>
          </w:rPr>
          <w:t xml:space="preserve"> Гардеробщик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E760A" w:rsidRPr="001E760A">
          <w:rPr>
            <w:rStyle w:val="aa"/>
          </w:rPr>
          <w:t xml:space="preserve"> 11633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E760A" w:rsidRPr="001E760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01347F" w:rsidP="00AD14A4">
      <w:fldSimple w:instr=" DOCVARIABLE izm_nd_new \* MERGEFORMAT ">
        <w:r w:rsidR="004B4B47" w:rsidRPr="004B4B4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B4B47">
              <w:rPr>
                <w:b/>
              </w:rPr>
              <w:t>Гардероб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100</w:t>
            </w: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B4B4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Pr="00F27D93" w:rsidRDefault="004B4B4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  <w:tr w:rsidR="004B4B4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B4B47" w:rsidRPr="004B4B47" w:rsidRDefault="004B4B4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B4B4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B4B47" w:rsidRDefault="004B4B4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B4B47" w:rsidRDefault="004B4B4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B4B47" w:rsidRPr="004B4B47">
          <w:rPr>
            <w:bCs/>
          </w:rPr>
          <w:t>-</w:t>
        </w:r>
        <w:r w:rsidR="004B4B47" w:rsidRPr="004B4B4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B4B4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B4B47" w:rsidTr="004B4B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B4B4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B4B47" w:rsidRDefault="004B4B47" w:rsidP="00AA46ED">
            <w:pPr>
              <w:pStyle w:val="a8"/>
            </w:pPr>
            <w:r w:rsidRPr="004B4B47">
              <w:t>Митяева Ольга Александровна</w:t>
            </w:r>
          </w:p>
        </w:tc>
      </w:tr>
      <w:tr w:rsidR="00AA46ED" w:rsidRPr="004B4B4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B4B4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B4B47" w:rsidRDefault="004B4B47" w:rsidP="00AA46ED">
            <w:pPr>
              <w:pStyle w:val="a8"/>
              <w:rPr>
                <w:b/>
                <w:vertAlign w:val="superscript"/>
              </w:rPr>
            </w:pPr>
            <w:r w:rsidRPr="004B4B4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B47" w:rsidRDefault="004B4B47" w:rsidP="0076042D">
      <w:pPr>
        <w:pStyle w:val="a9"/>
      </w:pPr>
      <w:r>
        <w:separator/>
      </w:r>
    </w:p>
  </w:endnote>
  <w:endnote w:type="continuationSeparator" w:id="0">
    <w:p w:rsidR="004B4B47" w:rsidRDefault="004B4B4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E760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01347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01347F" w:rsidRPr="00751B84">
            <w:rPr>
              <w:rStyle w:val="ad"/>
              <w:sz w:val="20"/>
              <w:szCs w:val="20"/>
            </w:rPr>
            <w:fldChar w:fldCharType="separate"/>
          </w:r>
          <w:r w:rsidR="001E760A">
            <w:rPr>
              <w:rStyle w:val="ad"/>
              <w:noProof/>
              <w:sz w:val="20"/>
              <w:szCs w:val="20"/>
            </w:rPr>
            <w:t>1</w:t>
          </w:r>
          <w:r w:rsidR="0001347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E760A" w:rsidRPr="001E760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B47" w:rsidRDefault="004B4B47" w:rsidP="0076042D">
      <w:pPr>
        <w:pStyle w:val="a9"/>
      </w:pPr>
      <w:r>
        <w:separator/>
      </w:r>
    </w:p>
  </w:footnote>
  <w:footnote w:type="continuationSeparator" w:id="0">
    <w:p w:rsidR="004B4B47" w:rsidRDefault="004B4B4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163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3- Б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6AF51E4D7E443B5992C998FB6560B40"/>
    <w:docVar w:name="rm_id" w:val="192"/>
    <w:docVar w:name="rm_name" w:val=" Гардеробщик "/>
    <w:docVar w:name="rm_number" w:val=" 11091/04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Гардероб"/>
    <w:docVar w:name="zona_time" w:val="100"/>
  </w:docVars>
  <w:rsids>
    <w:rsidRoot w:val="006551E7"/>
    <w:rsid w:val="0001347F"/>
    <w:rsid w:val="00025683"/>
    <w:rsid w:val="00046815"/>
    <w:rsid w:val="0005566C"/>
    <w:rsid w:val="000D1F5B"/>
    <w:rsid w:val="000D24E2"/>
    <w:rsid w:val="00110025"/>
    <w:rsid w:val="001429B1"/>
    <w:rsid w:val="001607C8"/>
    <w:rsid w:val="001E760A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B4B47"/>
    <w:rsid w:val="004C4DB2"/>
    <w:rsid w:val="00506D53"/>
    <w:rsid w:val="00563E94"/>
    <w:rsid w:val="00576095"/>
    <w:rsid w:val="005A3A36"/>
    <w:rsid w:val="005B466C"/>
    <w:rsid w:val="005B7FE8"/>
    <w:rsid w:val="005C0A9A"/>
    <w:rsid w:val="006551E7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2016-11-24T12:54:00Z</dcterms:created>
  <dcterms:modified xsi:type="dcterms:W3CDTF">2016-11-25T06:30:00Z</dcterms:modified>
</cp:coreProperties>
</file>